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33AE4" w14:textId="77777777" w:rsidR="000B0B63" w:rsidRDefault="000B0B63" w:rsidP="000B0B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DOMENYK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F86F327" w14:textId="77777777" w:rsidR="000B0B63" w:rsidRDefault="000B0B63" w:rsidP="000B0B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372AED18" w14:textId="77777777" w:rsidR="000B0B63" w:rsidRDefault="000B0B63" w:rsidP="000B0B63">
      <w:pPr>
        <w:pStyle w:val="NoSpacing"/>
        <w:rPr>
          <w:rFonts w:cs="Times New Roman"/>
          <w:szCs w:val="24"/>
        </w:rPr>
      </w:pPr>
    </w:p>
    <w:p w14:paraId="04D687F7" w14:textId="77777777" w:rsidR="000B0B63" w:rsidRDefault="000B0B63" w:rsidP="000B0B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Robert(q.v.).</w:t>
      </w:r>
    </w:p>
    <w:p w14:paraId="352AC4D4" w14:textId="77777777" w:rsidR="000B0B63" w:rsidRDefault="000B0B63" w:rsidP="000B0B63">
      <w:pPr>
        <w:pStyle w:val="NoSpacing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63)</w:t>
      </w:r>
    </w:p>
    <w:p w14:paraId="44CDD866" w14:textId="77777777" w:rsidR="000B0B63" w:rsidRDefault="000B0B63" w:rsidP="000B0B63">
      <w:pPr>
        <w:pStyle w:val="NoSpacing"/>
        <w:rPr>
          <w:rFonts w:cs="Times New Roman"/>
          <w:szCs w:val="24"/>
        </w:rPr>
      </w:pPr>
    </w:p>
    <w:p w14:paraId="27F3A3AA" w14:textId="77777777" w:rsidR="000B0B63" w:rsidRDefault="000B0B63" w:rsidP="000B0B63">
      <w:pPr>
        <w:pStyle w:val="NoSpacing"/>
        <w:rPr>
          <w:rFonts w:cs="Times New Roman"/>
          <w:szCs w:val="24"/>
        </w:rPr>
      </w:pPr>
    </w:p>
    <w:p w14:paraId="48DA65BB" w14:textId="77777777" w:rsidR="000B0B63" w:rsidRDefault="000B0B63" w:rsidP="000B0B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Jul.</w:t>
      </w: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 xml:space="preserve">They made a plaint of intrusion against William </w:t>
      </w:r>
      <w:proofErr w:type="spellStart"/>
      <w:r>
        <w:rPr>
          <w:rFonts w:cs="Times New Roman"/>
          <w:szCs w:val="24"/>
        </w:rPr>
        <w:t>Graunger</w:t>
      </w:r>
      <w:proofErr w:type="spellEnd"/>
      <w:r>
        <w:rPr>
          <w:rFonts w:cs="Times New Roman"/>
          <w:szCs w:val="24"/>
        </w:rPr>
        <w:t>(q.v.), his wife,</w:t>
      </w:r>
    </w:p>
    <w:p w14:paraId="7D7DA0E1" w14:textId="77777777" w:rsidR="000B0B63" w:rsidRDefault="000B0B63" w:rsidP="000B0B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Ellen(q.v.), and John </w:t>
      </w:r>
      <w:proofErr w:type="spellStart"/>
      <w:r>
        <w:rPr>
          <w:rFonts w:cs="Times New Roman"/>
          <w:szCs w:val="24"/>
        </w:rPr>
        <w:t>Curteys</w:t>
      </w:r>
      <w:proofErr w:type="spellEnd"/>
      <w:r>
        <w:rPr>
          <w:rFonts w:cs="Times New Roman"/>
          <w:szCs w:val="24"/>
        </w:rPr>
        <w:t xml:space="preserve"> of London, cutler(q.v.), touching their free</w:t>
      </w:r>
    </w:p>
    <w:p w14:paraId="5791D1CC" w14:textId="77777777" w:rsidR="000B0B63" w:rsidRDefault="000B0B63" w:rsidP="000B0B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tenement in the parish 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 Magdalene.   (ibid.)</w:t>
      </w:r>
    </w:p>
    <w:p w14:paraId="102A54E8" w14:textId="77777777" w:rsidR="000B0B63" w:rsidRDefault="000B0B63" w:rsidP="000B0B63">
      <w:pPr>
        <w:pStyle w:val="NoSpacing"/>
        <w:rPr>
          <w:rFonts w:cs="Times New Roman"/>
          <w:szCs w:val="24"/>
        </w:rPr>
      </w:pPr>
    </w:p>
    <w:p w14:paraId="4307FAEF" w14:textId="77777777" w:rsidR="000B0B63" w:rsidRDefault="000B0B63" w:rsidP="000B0B63">
      <w:pPr>
        <w:pStyle w:val="NoSpacing"/>
        <w:rPr>
          <w:rFonts w:cs="Times New Roman"/>
          <w:szCs w:val="24"/>
        </w:rPr>
      </w:pPr>
    </w:p>
    <w:p w14:paraId="24327493" w14:textId="77777777" w:rsidR="000B0B63" w:rsidRDefault="000B0B63" w:rsidP="000B0B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1ED25A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7941B" w14:textId="77777777" w:rsidR="000B0B63" w:rsidRDefault="000B0B63" w:rsidP="009139A6">
      <w:r>
        <w:separator/>
      </w:r>
    </w:p>
  </w:endnote>
  <w:endnote w:type="continuationSeparator" w:id="0">
    <w:p w14:paraId="06F70776" w14:textId="77777777" w:rsidR="000B0B63" w:rsidRDefault="000B0B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E60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A93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48A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67AC3" w14:textId="77777777" w:rsidR="000B0B63" w:rsidRDefault="000B0B63" w:rsidP="009139A6">
      <w:r>
        <w:separator/>
      </w:r>
    </w:p>
  </w:footnote>
  <w:footnote w:type="continuationSeparator" w:id="0">
    <w:p w14:paraId="6C4A4680" w14:textId="77777777" w:rsidR="000B0B63" w:rsidRDefault="000B0B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ED4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748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568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B63"/>
    <w:rsid w:val="000666E0"/>
    <w:rsid w:val="000B0B63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7570C"/>
  <w15:chartTrackingRefBased/>
  <w15:docId w15:val="{BA588E9E-81EA-45E6-B05C-8CE896E2B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2024-06-02T15:08:00Z</dcterms:created>
  <dcterms:modified xsi:type="dcterms:W3CDTF">2024-06-02T15:08:00Z</dcterms:modified>
</cp:coreProperties>
</file>